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48" w:rsidRDefault="00A82A48" w:rsidP="00A82A48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5109C6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>
        <w:rPr>
          <w:rFonts w:asciiTheme="majorHAnsi" w:hAnsiTheme="majorHAnsi"/>
          <w:b/>
          <w:sz w:val="32"/>
          <w:szCs w:val="32"/>
        </w:rPr>
        <w:t>ЮНОШИ</w:t>
      </w:r>
      <w:r>
        <w:rPr>
          <w:rFonts w:asciiTheme="majorHAnsi" w:hAnsiTheme="majorHAnsi"/>
          <w:b/>
          <w:sz w:val="32"/>
          <w:szCs w:val="32"/>
        </w:rPr>
        <w:t xml:space="preserve"> КУПА </w:t>
      </w:r>
      <w:bookmarkStart w:id="0" w:name="_GoBack"/>
      <w:bookmarkEnd w:id="0"/>
      <w:r>
        <w:rPr>
          <w:rFonts w:asciiTheme="majorHAnsi" w:hAnsiTheme="majorHAnsi"/>
          <w:b/>
          <w:sz w:val="32"/>
          <w:szCs w:val="32"/>
        </w:rPr>
        <w:t>„БЪЛГАРИЯ“ 2022</w:t>
      </w:r>
      <w:r w:rsidRPr="005109C6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0"/>
        <w:gridCol w:w="6565"/>
        <w:gridCol w:w="1890"/>
      </w:tblGrid>
      <w:tr w:rsidR="00A82A48" w:rsidRPr="007A3E82" w:rsidTr="00A82A48">
        <w:trPr>
          <w:trHeight w:val="32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  <w:t>№</w:t>
            </w:r>
          </w:p>
        </w:tc>
        <w:tc>
          <w:tcPr>
            <w:tcW w:w="6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  <w:lang w:eastAsia="en-US"/>
              </w:rPr>
              <w:t>ТОЧКИ</w:t>
            </w:r>
          </w:p>
        </w:tc>
      </w:tr>
      <w:tr w:rsidR="00A82A48" w:rsidRPr="007A3E82" w:rsidTr="00A82A48">
        <w:trPr>
          <w:trHeight w:val="32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>О</w:t>
            </w: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МОТИВ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14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ЛЪВОВЕТЕ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9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ПОБЕДА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ЮНАЙТЕД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СПОРТС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82A48" w:rsidRPr="007A3E82" w:rsidTr="00A82A48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СЕВДАЛИН ВАСИЛЕВ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СПАРТАК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ХАСКОВО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ДОРУДЖА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АСК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</w:t>
            </w: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СЛИВЕН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lastRenderedPageBreak/>
              <w:t>26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ЛЕВСКИ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  <w:tr w:rsidR="00A82A48" w:rsidRPr="007A3E82" w:rsidTr="00A82A4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</w:t>
            </w: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A48" w:rsidRPr="007A3E82" w:rsidRDefault="00A82A48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</w:tr>
    </w:tbl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84A" w:rsidRDefault="0066484A" w:rsidP="00144764">
      <w:r>
        <w:separator/>
      </w:r>
    </w:p>
  </w:endnote>
  <w:endnote w:type="continuationSeparator" w:id="0">
    <w:p w:rsidR="0066484A" w:rsidRDefault="0066484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84A" w:rsidRDefault="0066484A" w:rsidP="00144764">
      <w:r>
        <w:separator/>
      </w:r>
    </w:p>
  </w:footnote>
  <w:footnote w:type="continuationSeparator" w:id="0">
    <w:p w:rsidR="0066484A" w:rsidRDefault="0066484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570DB0"/>
    <w:rsid w:val="00576D0A"/>
    <w:rsid w:val="00606305"/>
    <w:rsid w:val="0066484A"/>
    <w:rsid w:val="006D1ED9"/>
    <w:rsid w:val="0073702F"/>
    <w:rsid w:val="0076018A"/>
    <w:rsid w:val="007A3E82"/>
    <w:rsid w:val="00853C82"/>
    <w:rsid w:val="0087395B"/>
    <w:rsid w:val="00917784"/>
    <w:rsid w:val="00A25AD5"/>
    <w:rsid w:val="00A82A48"/>
    <w:rsid w:val="00B5771A"/>
    <w:rsid w:val="00C73178"/>
    <w:rsid w:val="00CB5611"/>
    <w:rsid w:val="00CE162C"/>
    <w:rsid w:val="00D122E6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dcterms:created xsi:type="dcterms:W3CDTF">2022-11-09T11:34:00Z</dcterms:created>
  <dcterms:modified xsi:type="dcterms:W3CDTF">2022-11-09T11:34:00Z</dcterms:modified>
</cp:coreProperties>
</file>